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6C" w:rsidRPr="00807C9B" w:rsidRDefault="0082426C" w:rsidP="0082426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Walter MESSENGER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(fl.1449)</w:t>
      </w:r>
    </w:p>
    <w:p w:rsidR="0082426C" w:rsidRPr="00807C9B" w:rsidRDefault="0082426C" w:rsidP="0082426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Chapman.</w:t>
      </w:r>
      <w:proofErr w:type="gramEnd"/>
    </w:p>
    <w:p w:rsidR="0082426C" w:rsidRPr="00807C9B" w:rsidRDefault="0082426C" w:rsidP="0082426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82426C" w:rsidRPr="00807C9B" w:rsidRDefault="0082426C" w:rsidP="0082426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82426C" w:rsidRPr="00807C9B" w:rsidRDefault="0082426C" w:rsidP="0082426C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82426C" w:rsidRPr="00807C9B" w:rsidRDefault="0082426C" w:rsidP="0082426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82426C" w:rsidRPr="00807C9B" w:rsidRDefault="0082426C" w:rsidP="0082426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82426C" w:rsidP="0082426C">
      <w:pPr>
        <w:pStyle w:val="NoSpacing"/>
      </w:pPr>
      <w:r w:rsidRPr="00807C9B">
        <w:t>11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26C" w:rsidRDefault="0082426C" w:rsidP="00920DE3">
      <w:pPr>
        <w:spacing w:after="0" w:line="240" w:lineRule="auto"/>
      </w:pPr>
      <w:r>
        <w:separator/>
      </w:r>
    </w:p>
  </w:endnote>
  <w:endnote w:type="continuationSeparator" w:id="0">
    <w:p w:rsidR="0082426C" w:rsidRDefault="008242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26C" w:rsidRDefault="0082426C" w:rsidP="00920DE3">
      <w:pPr>
        <w:spacing w:after="0" w:line="240" w:lineRule="auto"/>
      </w:pPr>
      <w:r>
        <w:separator/>
      </w:r>
    </w:p>
  </w:footnote>
  <w:footnote w:type="continuationSeparator" w:id="0">
    <w:p w:rsidR="0082426C" w:rsidRDefault="008242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6C"/>
    <w:rsid w:val="00120749"/>
    <w:rsid w:val="00624CAE"/>
    <w:rsid w:val="0082426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242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242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2014-02-11T19:39:00Z</dcterms:created>
  <dcterms:modified xsi:type="dcterms:W3CDTF">2014-02-11T19:40:00Z</dcterms:modified>
</cp:coreProperties>
</file>